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3AB" w:rsidRPr="00E65E83" w:rsidRDefault="008B73AB" w:rsidP="00FD21A6">
      <w:pPr>
        <w:spacing w:line="360" w:lineRule="auto"/>
        <w:jc w:val="center"/>
        <w:rPr>
          <w:rFonts w:ascii="宋体" w:cs="宋体"/>
          <w:b/>
          <w:sz w:val="32"/>
          <w:szCs w:val="32"/>
        </w:rPr>
      </w:pPr>
      <w:r w:rsidRPr="00E65E83">
        <w:rPr>
          <w:rFonts w:ascii="宋体" w:hAnsi="宋体" w:cs="宋体" w:hint="eastAsia"/>
          <w:b/>
          <w:sz w:val="32"/>
          <w:szCs w:val="32"/>
        </w:rPr>
        <w:t>冬季小学期感想</w:t>
      </w:r>
      <w:r w:rsidRPr="00E65E83">
        <w:rPr>
          <w:rFonts w:ascii="宋体" w:hAnsi="宋体" w:cs="宋体"/>
          <w:b/>
          <w:sz w:val="32"/>
          <w:szCs w:val="32"/>
        </w:rPr>
        <w:t>-</w:t>
      </w:r>
      <w:r w:rsidRPr="00E65E83">
        <w:rPr>
          <w:rFonts w:ascii="宋体" w:hAnsi="宋体" w:cs="宋体" w:hint="eastAsia"/>
          <w:b/>
          <w:sz w:val="32"/>
          <w:szCs w:val="32"/>
        </w:rPr>
        <w:t>陆秋海教授课后感</w:t>
      </w:r>
    </w:p>
    <w:p w:rsidR="008B73AB" w:rsidRDefault="008B73AB" w:rsidP="00E65E83">
      <w:pPr>
        <w:spacing w:line="360" w:lineRule="auto"/>
        <w:ind w:firstLineChars="200" w:firstLine="31680"/>
        <w:rPr>
          <w:rFonts w:ascii="宋体" w:cs="宋体"/>
          <w:sz w:val="32"/>
          <w:szCs w:val="32"/>
        </w:rPr>
      </w:pPr>
    </w:p>
    <w:p w:rsidR="008B73AB" w:rsidRDefault="008B73AB" w:rsidP="00E65E83">
      <w:pPr>
        <w:spacing w:line="360" w:lineRule="auto"/>
        <w:ind w:firstLineChars="200" w:firstLine="31680"/>
        <w:rPr>
          <w:rFonts w:ascii="宋体" w:cs="宋体"/>
          <w:sz w:val="24"/>
        </w:rPr>
      </w:pPr>
      <w:r>
        <w:rPr>
          <w:rFonts w:ascii="宋体" w:hAnsi="宋体" w:cs="宋体" w:hint="eastAsia"/>
          <w:sz w:val="24"/>
        </w:rPr>
        <w:t>时光飞逝，为期三天的小学期也将迎来尾声。通过这三天的学习生活，我受益匪浅。虽然教学时间短暂，但老师生动的讲授，已让我深深地折服。这三天中，我学会了许多，懂得了许多，对于土木工程的兴趣也变得愈加浓厚了。</w:t>
      </w:r>
      <w:bookmarkStart w:id="0" w:name="_GoBack"/>
      <w:bookmarkEnd w:id="0"/>
    </w:p>
    <w:p w:rsidR="008B73AB" w:rsidRDefault="008B73AB" w:rsidP="00E65E83">
      <w:pPr>
        <w:spacing w:line="360" w:lineRule="auto"/>
        <w:ind w:firstLineChars="200" w:firstLine="31680"/>
        <w:rPr>
          <w:rFonts w:ascii="宋体" w:cs="宋体"/>
          <w:sz w:val="24"/>
        </w:rPr>
      </w:pPr>
      <w:r>
        <w:rPr>
          <w:rFonts w:ascii="宋体" w:hAnsi="宋体" w:cs="宋体" w:hint="eastAsia"/>
          <w:sz w:val="24"/>
        </w:rPr>
        <w:t>陆教授是一位十分资深的老师，他的授课十分生动形象，能够灵活的调动课堂氛围，不会使课堂变得枯燥乏味，相反的，由于他生动的讲授，所有学生都表现出欣欣向学之态。</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小学期伊始之际，身为清华大学航空航天学院教授的陆老师首先和我们聊了聊工程试验振动分析这一课程的绪论，使我们能更好、更深入地了解这一门课程，为今后的学期奠定了基础。在这过程中，陆老师列举了三个工程实例，带领我们了解振动测试处理的技术问题。</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首先，举出总所周知的航天英雄杨利伟锁经历的生死考验，引出载人航天与</w:t>
      </w:r>
      <w:r>
        <w:rPr>
          <w:rFonts w:ascii="宋体" w:hAnsi="宋体" w:cs="宋体"/>
          <w:sz w:val="24"/>
        </w:rPr>
        <w:t>POGO</w:t>
      </w:r>
      <w:r>
        <w:rPr>
          <w:rFonts w:ascii="宋体" w:hAnsi="宋体" w:cs="宋体" w:hint="eastAsia"/>
          <w:sz w:val="24"/>
        </w:rPr>
        <w:t>振动之间的关系，衔接恰当，让学生能更好的接受这门课程，而不会因新课程中从未接触过的新知识的突然冲击而感到无计可施束手无措，继而无法掌握这门课程。相反的，陆老师同学这一实例很好地激发了学生们学习新知识的热情。而后，通过对</w:t>
      </w:r>
      <w:r>
        <w:rPr>
          <w:rFonts w:ascii="宋体" w:hAnsi="宋体" w:cs="宋体"/>
          <w:sz w:val="24"/>
        </w:rPr>
        <w:t>BLC</w:t>
      </w:r>
      <w:r>
        <w:rPr>
          <w:rFonts w:ascii="宋体" w:hAnsi="宋体" w:cs="宋体" w:hint="eastAsia"/>
          <w:sz w:val="24"/>
        </w:rPr>
        <w:t>车架裂纹的分析，从各角度切入，层层递进，揭示了动力学充斥着我们生活的方方面面。动力学的重要性由此可见一斑。最后讲了纳米传感器的例子，从微观角度入手，让我们知道了振动的无处不在，无论微观宏观。</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听完了陆老师所举的三个例子，我对这门课程的兴趣被强烈的激发出来了。在接下来的几节课中，老师进行了专业知识的讲授，我从中学到了许多动力学的相关知识，也为动力学知识的深奥感到惊叹，被它的博大精深所折服。</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经过这三天的学习生活，我感受到了新的授课方式，学会了更多的专业知识，我觉得自己学习的激情正在逐渐被激发，我的视野也随之开阔，知识是无穷的，人外有人天外有天，只有更好、更深入地学习，努力完善自己，才能更好地触摸这个世界，走向更好的未来，走向更好、更完善的自我。</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在我看来，学校开设的小学期，于我们是十分有利的。学校引进新的教学资源，给予了学生全新的教学姿态，让学生能接触了解各大高校的教学方式，而不至于坐井观天目光短浅。通过小学期的学期，使学生能学习更多的专业知识，更好、更全面地完善自我，同时，也让我们对本学期的学习有了更深刻的反省和更高的要求，在以后的学习中，我们也会博采众长，充分利用一切学习机会，对老师的教学方式进行对比，随后进行反思，从而总结出每节课学习提炼出的精华。</w:t>
      </w:r>
    </w:p>
    <w:p w:rsidR="008B73AB" w:rsidRDefault="008B73AB" w:rsidP="00E65E83">
      <w:pPr>
        <w:spacing w:line="360" w:lineRule="auto"/>
        <w:ind w:firstLineChars="200" w:firstLine="31680"/>
        <w:rPr>
          <w:rFonts w:ascii="宋体" w:cs="宋体"/>
          <w:sz w:val="24"/>
        </w:rPr>
      </w:pPr>
      <w:r>
        <w:rPr>
          <w:rFonts w:ascii="宋体" w:hAnsi="宋体" w:cs="宋体" w:hint="eastAsia"/>
          <w:sz w:val="24"/>
        </w:rPr>
        <w:t>我相信，每个老师都有自己特有的魅力，我们应善于发现老师的授课之中的魅力所在，从而爱上这门课，才能尽我们所能地学好这门课，因为有句老话，兴趣是我们最好的老师，是我吗学习生活的动力来源，能让我们在这漫漫求学之路上不知疲惫。</w:t>
      </w:r>
    </w:p>
    <w:p w:rsidR="008B73AB" w:rsidRDefault="008B73AB">
      <w:pPr>
        <w:spacing w:line="360" w:lineRule="auto"/>
        <w:rPr>
          <w:rFonts w:ascii="宋体" w:cs="宋体"/>
          <w:sz w:val="24"/>
        </w:rPr>
      </w:pPr>
    </w:p>
    <w:p w:rsidR="008B73AB" w:rsidRDefault="008B73AB">
      <w:pPr>
        <w:spacing w:line="360" w:lineRule="auto"/>
        <w:rPr>
          <w:rFonts w:ascii="宋体" w:cs="宋体"/>
          <w:sz w:val="24"/>
        </w:rPr>
      </w:pPr>
    </w:p>
    <w:p w:rsidR="008B73AB" w:rsidRDefault="008B73AB">
      <w:pPr>
        <w:rPr>
          <w:rFonts w:ascii="宋体" w:cs="宋体"/>
          <w:sz w:val="24"/>
        </w:rPr>
      </w:pPr>
      <w:r>
        <w:rPr>
          <w:rFonts w:ascii="宋体" w:hAnsi="宋体" w:cs="宋体"/>
          <w:sz w:val="24"/>
        </w:rPr>
        <w:t xml:space="preserve"> </w:t>
      </w:r>
    </w:p>
    <w:p w:rsidR="008B73AB" w:rsidRDefault="008B73AB">
      <w:pPr>
        <w:jc w:val="right"/>
        <w:rPr>
          <w:rFonts w:ascii="宋体" w:cs="宋体"/>
          <w:sz w:val="24"/>
        </w:rPr>
      </w:pPr>
      <w:r>
        <w:rPr>
          <w:rFonts w:ascii="宋体" w:hAnsi="宋体" w:cs="宋体"/>
          <w:sz w:val="24"/>
        </w:rPr>
        <w:t xml:space="preserve">                                                            </w:t>
      </w:r>
      <w:r>
        <w:rPr>
          <w:rFonts w:ascii="宋体" w:hAnsi="宋体" w:cs="宋体" w:hint="eastAsia"/>
          <w:sz w:val="24"/>
        </w:rPr>
        <w:t>翁瑶林</w:t>
      </w:r>
      <w:r>
        <w:rPr>
          <w:rFonts w:ascii="宋体" w:hAnsi="宋体" w:cs="宋体"/>
          <w:sz w:val="24"/>
        </w:rPr>
        <w:t xml:space="preserve">                                  </w:t>
      </w:r>
    </w:p>
    <w:p w:rsidR="008B73AB" w:rsidRDefault="008B73AB">
      <w:pPr>
        <w:jc w:val="right"/>
        <w:rPr>
          <w:rFonts w:ascii="宋体" w:cs="宋体"/>
          <w:sz w:val="24"/>
        </w:rPr>
      </w:pPr>
      <w:r>
        <w:rPr>
          <w:rFonts w:ascii="宋体" w:hAnsi="宋体" w:cs="宋体"/>
          <w:sz w:val="24"/>
        </w:rPr>
        <w:t xml:space="preserve">                                                         </w:t>
      </w:r>
      <w:r>
        <w:rPr>
          <w:rFonts w:ascii="宋体" w:hAnsi="宋体" w:cs="宋体" w:hint="eastAsia"/>
          <w:sz w:val="24"/>
        </w:rPr>
        <w:t>土木一班</w:t>
      </w:r>
      <w:r>
        <w:rPr>
          <w:rFonts w:ascii="宋体" w:hAnsi="宋体" w:cs="宋体"/>
          <w:sz w:val="24"/>
        </w:rPr>
        <w:t xml:space="preserve">                             </w:t>
      </w:r>
    </w:p>
    <w:p w:rsidR="008B73AB" w:rsidRDefault="008B73AB">
      <w:pPr>
        <w:jc w:val="right"/>
        <w:rPr>
          <w:rFonts w:ascii="宋体" w:cs="宋体"/>
          <w:sz w:val="24"/>
        </w:rPr>
      </w:pPr>
      <w:r>
        <w:rPr>
          <w:rFonts w:ascii="宋体" w:hAnsi="宋体" w:cs="宋体"/>
          <w:sz w:val="24"/>
        </w:rPr>
        <w:t>2016.01.20</w:t>
      </w:r>
    </w:p>
    <w:sectPr w:rsidR="008B73AB" w:rsidSect="001D77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7705"/>
    <w:rsid w:val="001D7705"/>
    <w:rsid w:val="00382F8B"/>
    <w:rsid w:val="004A0CB8"/>
    <w:rsid w:val="008B73AB"/>
    <w:rsid w:val="00E65E83"/>
    <w:rsid w:val="00FD21A6"/>
    <w:rsid w:val="5A4171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70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196</Words>
  <Characters>1118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jwb</cp:lastModifiedBy>
  <cp:revision>3</cp:revision>
  <dcterms:created xsi:type="dcterms:W3CDTF">2014-10-29T12:08:00Z</dcterms:created>
  <dcterms:modified xsi:type="dcterms:W3CDTF">2016-01-25T08:12:00Z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