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B5" w:rsidRPr="00447C45" w:rsidRDefault="00E758B5" w:rsidP="00447C45">
      <w:pPr>
        <w:jc w:val="center"/>
        <w:rPr>
          <w:b/>
          <w:sz w:val="32"/>
          <w:szCs w:val="32"/>
        </w:rPr>
      </w:pPr>
      <w:r w:rsidRPr="00447C45">
        <w:rPr>
          <w:rFonts w:hint="eastAsia"/>
          <w:b/>
          <w:sz w:val="32"/>
          <w:szCs w:val="32"/>
        </w:rPr>
        <w:t>冬季小学期感想</w:t>
      </w:r>
      <w:r>
        <w:rPr>
          <w:b/>
          <w:sz w:val="32"/>
          <w:szCs w:val="32"/>
        </w:rPr>
        <w:t>——</w:t>
      </w:r>
      <w:r w:rsidRPr="00447C45">
        <w:rPr>
          <w:rFonts w:hint="eastAsia"/>
          <w:b/>
          <w:sz w:val="32"/>
          <w:szCs w:val="32"/>
        </w:rPr>
        <w:t>陆秋海教授课后感</w:t>
      </w:r>
    </w:p>
    <w:p w:rsidR="00E758B5" w:rsidRDefault="00E758B5" w:rsidP="00447C45">
      <w:pPr>
        <w:ind w:firstLineChars="200" w:firstLine="31680"/>
        <w:jc w:val="left"/>
      </w:pPr>
    </w:p>
    <w:p w:rsidR="00E758B5" w:rsidRDefault="00E758B5" w:rsidP="00447C45">
      <w:pPr>
        <w:ind w:firstLineChars="200" w:firstLine="31680"/>
        <w:jc w:val="left"/>
      </w:pPr>
      <w:r>
        <w:rPr>
          <w:rFonts w:hint="eastAsia"/>
        </w:rPr>
        <w:t>历时三天的小学期将要结束了，这意味着我们要放假回家了。回想这三天，我学到了很多，也看到了清华老师的真面目，好风采。</w:t>
      </w:r>
    </w:p>
    <w:p w:rsidR="00E758B5" w:rsidRDefault="00E758B5" w:rsidP="00447C45">
      <w:pPr>
        <w:ind w:firstLineChars="200" w:firstLine="31680"/>
        <w:jc w:val="left"/>
      </w:pPr>
      <w:r>
        <w:rPr>
          <w:rFonts w:hint="eastAsia"/>
        </w:rPr>
        <w:t>三天的时间需要讲完一本复杂的《工程振动试验分析》，是一件不容易，甚至是困难的事情。所以陆秋海老师就挑对我们学生有用的东西来讲。而且他上课非常有意思，经常会讲一些实例来帮助我们理解，使我们对这门干枯无趣的课产生兴趣并且认真听课。</w:t>
      </w:r>
    </w:p>
    <w:p w:rsidR="00E758B5" w:rsidRDefault="00E758B5" w:rsidP="00447C45">
      <w:pPr>
        <w:ind w:firstLineChars="200" w:firstLine="31680"/>
        <w:jc w:val="left"/>
      </w:pPr>
      <w:r>
        <w:rPr>
          <w:rFonts w:hint="eastAsia"/>
        </w:rPr>
        <w:t>其中</w:t>
      </w:r>
      <w:r>
        <w:t>,</w:t>
      </w:r>
      <w:r>
        <w:rPr>
          <w:rFonts w:hint="eastAsia"/>
        </w:rPr>
        <w:t>他讲的航天员杨利伟的例子让我有很深的印象，让我第一次知道了振动与航天之间有着密不可分的联系。振动过大时也会对人体产生影响。航天员杨利伟升天时经受多大的痛苦。此时此刻我觉得杨利伟是伟大的。他所做的事情足以让他获得超高的荣誉。</w:t>
      </w:r>
    </w:p>
    <w:p w:rsidR="00E758B5" w:rsidRDefault="00E758B5" w:rsidP="00447C45">
      <w:pPr>
        <w:ind w:firstLineChars="200" w:firstLine="31680"/>
        <w:jc w:val="left"/>
      </w:pPr>
      <w:r>
        <w:rPr>
          <w:rFonts w:hint="eastAsia"/>
        </w:rPr>
        <w:t>三天的小学期也有四位老师陪着我们一起上，其中有一位叫杨东全的老师和我们这位陆秋海老师是同学。他总是认真的听他的同学讲完后跟他在课堂上讨论，让我觉得，他都能这么认真的学习，为什么我们这些年轻人就没有了他那种学习的劲头呢？这让我深刻的反思了一下，以后再有机会学习的时候，就尽自己最大的努力学习，不让自己错过机会，也能够充实自己的内心知识，明明知道三天我们只能了解皮毛，但是还是很认真的给我们讲各种各样的例子。从振动测试的一般意义到简谐振动的峰值、有效值和平均值再到振动测量方法等等许多知识。</w:t>
      </w:r>
    </w:p>
    <w:p w:rsidR="00E758B5" w:rsidRDefault="00E758B5" w:rsidP="00447C45">
      <w:pPr>
        <w:ind w:firstLineChars="200" w:firstLine="31680"/>
        <w:jc w:val="left"/>
      </w:pPr>
      <w:r>
        <w:rPr>
          <w:rFonts w:hint="eastAsia"/>
        </w:rPr>
        <w:t>今天上课的时候，他问为什么小孩子几个月的时候会抓你的眼睛，再大一点会拿着东西往嘴里填，大一点就会玩玩具。是因为孩子对这个世界的探知，他们对这个世界充满好奇，他只有摸到你了才能感觉到不同东西的不同感觉，只有用牙齿咬了才能知道东西的软硬。所以中国在振动试验这方面的研究还需要不断的努力，还需要更深刻的研究探索。</w:t>
      </w:r>
    </w:p>
    <w:p w:rsidR="00E758B5" w:rsidRDefault="00E758B5" w:rsidP="00447C45">
      <w:pPr>
        <w:ind w:firstLineChars="200" w:firstLine="31680"/>
        <w:jc w:val="left"/>
      </w:pPr>
      <w:r>
        <w:rPr>
          <w:rFonts w:hint="eastAsia"/>
        </w:rPr>
        <w:t>陆秋海不但是清华大学教授，还是工程动力学研究所所长，工程力学系振动实验室主任等等，好多职位。我们学的《工程振动试验分析》也是他出的书，他还有很多专利，他还有很高的成就，我要向他学习。虽然我不能超越他，但是我可以向他逐步迈进，我要努力的学习知识，充实自己的大脑，让自己做一个有知识有文化有才华的人，努力让自己成为一个合格的土木工程专业的学生。虽然教授讲的东西我们不能完全理解，但是我们知道了有这么个东西，知道了理论，所以自我感觉学校为我们开设这种小学期是有必要的。晚了几天回家，学习到了知识是值得的，在以后的学习中我会会更加认真，争取做一个好学生。</w:t>
      </w:r>
    </w:p>
    <w:p w:rsidR="00E758B5" w:rsidRDefault="00E758B5" w:rsidP="00447C45">
      <w:pPr>
        <w:ind w:firstLineChars="200" w:firstLine="31680"/>
        <w:jc w:val="left"/>
      </w:pPr>
    </w:p>
    <w:p w:rsidR="00E758B5" w:rsidRDefault="00E758B5" w:rsidP="00447C45">
      <w:pPr>
        <w:ind w:firstLineChars="200" w:firstLine="31680"/>
        <w:jc w:val="left"/>
      </w:pPr>
    </w:p>
    <w:p w:rsidR="00E758B5" w:rsidRDefault="00E758B5" w:rsidP="004F4786">
      <w:pPr>
        <w:ind w:firstLineChars="200" w:firstLine="31680"/>
        <w:jc w:val="right"/>
      </w:pPr>
      <w:bookmarkStart w:id="0" w:name="_GoBack"/>
      <w:r>
        <w:rPr>
          <w:rFonts w:hint="eastAsia"/>
        </w:rPr>
        <w:t>邢坤迪</w:t>
      </w:r>
    </w:p>
    <w:p w:rsidR="00E758B5" w:rsidRDefault="00E758B5" w:rsidP="00447C45">
      <w:pPr>
        <w:ind w:firstLineChars="200" w:firstLine="31680"/>
        <w:jc w:val="right"/>
      </w:pPr>
      <w:r>
        <w:t>20132211310025</w:t>
      </w:r>
    </w:p>
    <w:p w:rsidR="00E758B5" w:rsidRDefault="00E758B5" w:rsidP="004F4786">
      <w:pPr>
        <w:ind w:firstLineChars="200" w:firstLine="31680"/>
        <w:jc w:val="right"/>
      </w:pPr>
      <w:r>
        <w:t>2016.01.20</w:t>
      </w:r>
    </w:p>
    <w:sectPr w:rsidR="00E758B5" w:rsidSect="001374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6DA75B2"/>
    <w:rsid w:val="00137457"/>
    <w:rsid w:val="00274581"/>
    <w:rsid w:val="00447C45"/>
    <w:rsid w:val="004F4786"/>
    <w:rsid w:val="00E758B5"/>
    <w:rsid w:val="06DA7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45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150</Words>
  <Characters>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jwb</cp:lastModifiedBy>
  <cp:revision>2</cp:revision>
  <dcterms:created xsi:type="dcterms:W3CDTF">2016-01-23T10:30:00Z</dcterms:created>
  <dcterms:modified xsi:type="dcterms:W3CDTF">2016-01-25T08:13:00Z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